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1EF916D1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6D5FBC">
        <w:rPr>
          <w:rFonts w:cs="Arial"/>
          <w:b/>
          <w:sz w:val="24"/>
          <w:szCs w:val="24"/>
        </w:rPr>
        <w:t>29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1A9286CA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6D5FBC">
        <w:rPr>
          <w:rFonts w:cs="Arial"/>
          <w:b/>
          <w:bCs/>
        </w:rPr>
        <w:t>SA WG2 agreed CRs for 5MBS (Rel-17, Rel-18, Rel-19)</w:t>
      </w:r>
    </w:p>
    <w:p w14:paraId="519C34A0" w14:textId="0C4843C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6D5FBC">
        <w:rPr>
          <w:rFonts w:cs="Arial"/>
          <w:b/>
          <w:bCs/>
        </w:rPr>
        <w:t>17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06E40678" w14:textId="77777777" w:rsidR="006D5FBC" w:rsidRDefault="006D5FBC" w:rsidP="006D5FBC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D5FBC" w:rsidRPr="00E6100C" w14:paraId="090025FA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4D8DC9E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3E948DFD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6417EEA9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52BBBBD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9CDFC2D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E50453A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187CBE14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0494D06C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C0C79D4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5AA9580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C364762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95D6C6B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00151B58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44C6A39C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137F6AB2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A2CF9AB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4A72E824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54090CF" w14:textId="77777777" w:rsidR="006D5FBC" w:rsidRPr="00E6100C" w:rsidRDefault="006D5FB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EB4C30" w:rsidRPr="00E6100C" w14:paraId="290129D1" w14:textId="77777777" w:rsidTr="00065ACC">
        <w:tc>
          <w:tcPr>
            <w:tcW w:w="774" w:type="dxa"/>
          </w:tcPr>
          <w:p w14:paraId="65BD93F3" w14:textId="71CCF7D2" w:rsidR="00EB4C30" w:rsidRDefault="00EB4C30" w:rsidP="00EB4C3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23.247</w:t>
            </w:r>
          </w:p>
        </w:tc>
        <w:tc>
          <w:tcPr>
            <w:tcW w:w="781" w:type="dxa"/>
          </w:tcPr>
          <w:p w14:paraId="34E1D0F5" w14:textId="06D3B7CE" w:rsidR="00EB4C30" w:rsidRDefault="00EB4C30" w:rsidP="00EB4C3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0378</w:t>
            </w:r>
          </w:p>
        </w:tc>
        <w:tc>
          <w:tcPr>
            <w:tcW w:w="251" w:type="dxa"/>
          </w:tcPr>
          <w:p w14:paraId="561A0E42" w14:textId="27138F09" w:rsidR="00EB4C30" w:rsidRDefault="00EB4C30" w:rsidP="00EB4C3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0A1F037" w14:textId="57AEEBE5" w:rsidR="00EB4C30" w:rsidRDefault="00EB4C30" w:rsidP="00EB4C3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693" w:type="dxa"/>
          </w:tcPr>
          <w:p w14:paraId="1F893996" w14:textId="4B9EEFA1" w:rsidR="00EB4C30" w:rsidRDefault="00EB4C30" w:rsidP="00EB4C3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The NEF/MBSF rejects the MBS session creation when handling MBS session creation request</w:t>
            </w:r>
          </w:p>
        </w:tc>
        <w:tc>
          <w:tcPr>
            <w:tcW w:w="284" w:type="dxa"/>
          </w:tcPr>
          <w:p w14:paraId="6E72ED88" w14:textId="7ECC3F8F" w:rsidR="00EB4C30" w:rsidRDefault="00EB4C30" w:rsidP="00EB4C3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A0F6388" w14:textId="6D1F5308" w:rsidR="00EB4C30" w:rsidRDefault="00EB4C30" w:rsidP="00EB4C3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17.11.0</w:t>
            </w:r>
          </w:p>
        </w:tc>
        <w:tc>
          <w:tcPr>
            <w:tcW w:w="851" w:type="dxa"/>
          </w:tcPr>
          <w:p w14:paraId="4B6A2C40" w14:textId="455FF948" w:rsidR="00EB4C30" w:rsidRDefault="00EB4C30" w:rsidP="00EB4C3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33076E8" w14:textId="0EF422C5" w:rsidR="00EB4C30" w:rsidRDefault="00EB4C30" w:rsidP="00EB4C3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S2-2500249</w:t>
            </w:r>
          </w:p>
        </w:tc>
        <w:tc>
          <w:tcPr>
            <w:tcW w:w="1134" w:type="dxa"/>
          </w:tcPr>
          <w:p w14:paraId="354E6C16" w14:textId="16CEFCBB" w:rsidR="00EB4C30" w:rsidRDefault="00EB4C30" w:rsidP="00EB4C3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1C955E9D" w14:textId="431865DB" w:rsidR="00EB4C30" w:rsidRDefault="00EB4C30" w:rsidP="00EB4C3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5MBS</w:t>
            </w:r>
          </w:p>
        </w:tc>
        <w:tc>
          <w:tcPr>
            <w:tcW w:w="1134" w:type="dxa"/>
          </w:tcPr>
          <w:p w14:paraId="295B5F9D" w14:textId="4F4615C9" w:rsidR="00EB4C30" w:rsidRDefault="00EB4C30" w:rsidP="00EB4C3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7.1.1.2</w:t>
            </w:r>
          </w:p>
        </w:tc>
        <w:tc>
          <w:tcPr>
            <w:tcW w:w="283" w:type="dxa"/>
          </w:tcPr>
          <w:p w14:paraId="316FD4D1" w14:textId="77777777" w:rsidR="00EB4C30" w:rsidRPr="00E6100C" w:rsidRDefault="00EB4C30" w:rsidP="00EB4C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A44140B" w14:textId="77777777" w:rsidR="00EB4C30" w:rsidRDefault="00EB4C30" w:rsidP="00EB4C3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0C1B3BB" w14:textId="77777777" w:rsidR="00EB4C30" w:rsidRDefault="00EB4C30" w:rsidP="00EB4C3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218B637" w14:textId="00A5C429" w:rsidR="00EB4C30" w:rsidRDefault="00EB4C30" w:rsidP="00EB4C3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9135F68" w14:textId="77777777" w:rsidR="00EB4C30" w:rsidRDefault="00EB4C30" w:rsidP="00EB4C3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73FE356" w14:textId="7262FD4F" w:rsidR="00EB4C30" w:rsidRDefault="00EB4C30" w:rsidP="00EB4C30">
            <w:pPr>
              <w:pStyle w:val="TAL"/>
              <w:rPr>
                <w:rFonts w:cs="Arial"/>
                <w:sz w:val="16"/>
              </w:rPr>
            </w:pPr>
          </w:p>
        </w:tc>
      </w:tr>
      <w:tr w:rsidR="00EB4C30" w:rsidRPr="00E6100C" w14:paraId="07FF49E8" w14:textId="77777777" w:rsidTr="00065ACC">
        <w:tc>
          <w:tcPr>
            <w:tcW w:w="774" w:type="dxa"/>
          </w:tcPr>
          <w:p w14:paraId="297AE8E2" w14:textId="46534E0E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23.247</w:t>
            </w:r>
          </w:p>
        </w:tc>
        <w:tc>
          <w:tcPr>
            <w:tcW w:w="781" w:type="dxa"/>
          </w:tcPr>
          <w:p w14:paraId="6B44F18D" w14:textId="10E4A525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0379</w:t>
            </w:r>
          </w:p>
        </w:tc>
        <w:tc>
          <w:tcPr>
            <w:tcW w:w="251" w:type="dxa"/>
          </w:tcPr>
          <w:p w14:paraId="4EF3AB0D" w14:textId="52FEF4AC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74F6033C" w14:textId="236C9EC0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1CE71C1F" w14:textId="0657CB3C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The NEF/MBSF rejects the MBS session creation when handling MBS session creation request</w:t>
            </w:r>
          </w:p>
        </w:tc>
        <w:tc>
          <w:tcPr>
            <w:tcW w:w="284" w:type="dxa"/>
          </w:tcPr>
          <w:p w14:paraId="692E8689" w14:textId="6ADB214C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38EC153B" w14:textId="5D15A977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18.7.0</w:t>
            </w:r>
          </w:p>
        </w:tc>
        <w:tc>
          <w:tcPr>
            <w:tcW w:w="851" w:type="dxa"/>
          </w:tcPr>
          <w:p w14:paraId="53F73BA5" w14:textId="2F82765E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EB80028" w14:textId="1733EBF0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S2-2500250</w:t>
            </w:r>
          </w:p>
        </w:tc>
        <w:tc>
          <w:tcPr>
            <w:tcW w:w="1134" w:type="dxa"/>
          </w:tcPr>
          <w:p w14:paraId="03EAE8DC" w14:textId="161ED2C3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65F3E9BB" w14:textId="7F259844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5MBS</w:t>
            </w:r>
          </w:p>
        </w:tc>
        <w:tc>
          <w:tcPr>
            <w:tcW w:w="1134" w:type="dxa"/>
          </w:tcPr>
          <w:p w14:paraId="595A9269" w14:textId="631C0B25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7.1.1.2</w:t>
            </w:r>
          </w:p>
        </w:tc>
        <w:tc>
          <w:tcPr>
            <w:tcW w:w="283" w:type="dxa"/>
          </w:tcPr>
          <w:p w14:paraId="02AF9A11" w14:textId="77777777" w:rsidR="00EB4C30" w:rsidRPr="00E6100C" w:rsidRDefault="00EB4C30" w:rsidP="00EB4C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5B64270" w14:textId="77777777" w:rsidR="00EB4C30" w:rsidRDefault="00EB4C30" w:rsidP="00EB4C3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C1F885F" w14:textId="77777777" w:rsidR="00EB4C30" w:rsidRDefault="00EB4C30" w:rsidP="00EB4C3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0BF9282" w14:textId="68B3AFA0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0645195" w14:textId="77777777" w:rsidR="00EB4C30" w:rsidRDefault="00EB4C30" w:rsidP="00EB4C3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39A7820" w14:textId="77777777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EB4C30" w:rsidRPr="00E6100C" w14:paraId="0789C0DD" w14:textId="77777777" w:rsidTr="00065ACC">
        <w:tc>
          <w:tcPr>
            <w:tcW w:w="774" w:type="dxa"/>
          </w:tcPr>
          <w:p w14:paraId="41A6F845" w14:textId="5E8D737E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23.247</w:t>
            </w:r>
          </w:p>
        </w:tc>
        <w:tc>
          <w:tcPr>
            <w:tcW w:w="781" w:type="dxa"/>
          </w:tcPr>
          <w:p w14:paraId="3D8F41F0" w14:textId="27D8BF5E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0380</w:t>
            </w:r>
          </w:p>
        </w:tc>
        <w:tc>
          <w:tcPr>
            <w:tcW w:w="251" w:type="dxa"/>
          </w:tcPr>
          <w:p w14:paraId="3BE169FB" w14:textId="3EE0B109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51AB9B33" w14:textId="5B5C3E69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F6DC546" w14:textId="4CA2C4AA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The NEF/MBSF rejects the MBS session creation when handling MBS session creation request</w:t>
            </w:r>
          </w:p>
        </w:tc>
        <w:tc>
          <w:tcPr>
            <w:tcW w:w="284" w:type="dxa"/>
          </w:tcPr>
          <w:p w14:paraId="7135EEC9" w14:textId="399FD8BD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3D16857D" w14:textId="7EB252E0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19.0.0</w:t>
            </w:r>
          </w:p>
        </w:tc>
        <w:tc>
          <w:tcPr>
            <w:tcW w:w="851" w:type="dxa"/>
          </w:tcPr>
          <w:p w14:paraId="240BD89D" w14:textId="32A19434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581CE75" w14:textId="78894675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S2-2500251</w:t>
            </w:r>
          </w:p>
        </w:tc>
        <w:tc>
          <w:tcPr>
            <w:tcW w:w="1134" w:type="dxa"/>
          </w:tcPr>
          <w:p w14:paraId="0FDA4D07" w14:textId="3213A474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44C9B606" w14:textId="1CFA1E2E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5MBS</w:t>
            </w:r>
          </w:p>
        </w:tc>
        <w:tc>
          <w:tcPr>
            <w:tcW w:w="1134" w:type="dxa"/>
          </w:tcPr>
          <w:p w14:paraId="0958CBAA" w14:textId="273DC719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7.1.1.2</w:t>
            </w:r>
          </w:p>
        </w:tc>
        <w:tc>
          <w:tcPr>
            <w:tcW w:w="283" w:type="dxa"/>
          </w:tcPr>
          <w:p w14:paraId="2E89F72D" w14:textId="77777777" w:rsidR="00EB4C30" w:rsidRPr="00E6100C" w:rsidRDefault="00EB4C30" w:rsidP="00EB4C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DDC3895" w14:textId="77777777" w:rsidR="00EB4C30" w:rsidRDefault="00EB4C30" w:rsidP="00EB4C3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473B806" w14:textId="77777777" w:rsidR="00EB4C30" w:rsidRDefault="00EB4C30" w:rsidP="00EB4C3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6677673" w14:textId="49AF97DD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A38036E" w14:textId="77777777" w:rsidR="00EB4C30" w:rsidRDefault="00EB4C30" w:rsidP="00EB4C3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1E84AC8" w14:textId="77777777" w:rsidR="00EB4C30" w:rsidRPr="00B374EF" w:rsidRDefault="00EB4C30" w:rsidP="00EB4C3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97622"/>
    <w:rsid w:val="006B42AC"/>
    <w:rsid w:val="006D5FB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B4C30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